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50694" w14:textId="77777777" w:rsidR="004E698F" w:rsidRPr="007509C3" w:rsidRDefault="004E698F" w:rsidP="004E698F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7B5B15EC" w14:textId="77777777" w:rsidR="004E698F" w:rsidRDefault="004E698F">
      <w:pPr>
        <w:rPr>
          <w:rFonts w:ascii="Comic Sans MS" w:hAnsi="Comic Sans MS"/>
          <w:b/>
          <w:bCs/>
          <w:color w:val="EE0000"/>
          <w:sz w:val="20"/>
          <w:szCs w:val="20"/>
        </w:rPr>
      </w:pPr>
    </w:p>
    <w:p w14:paraId="4EEFC95A" w14:textId="7677FAFE" w:rsidR="007614CF" w:rsidRPr="004E698F" w:rsidRDefault="00FF5F64">
      <w:pPr>
        <w:rPr>
          <w:rFonts w:ascii="Comic Sans MS" w:hAnsi="Comic Sans MS"/>
        </w:rPr>
      </w:pPr>
      <w:r w:rsidRPr="004E698F">
        <w:rPr>
          <w:rFonts w:ascii="Comic Sans MS" w:hAnsi="Comic Sans MS"/>
          <w:b/>
          <w:bCs/>
        </w:rPr>
        <w:t xml:space="preserve">Internet Safety Audit </w:t>
      </w:r>
    </w:p>
    <w:tbl>
      <w:tblPr>
        <w:tblW w:w="13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0"/>
        <w:gridCol w:w="2657"/>
        <w:gridCol w:w="1190"/>
        <w:gridCol w:w="1843"/>
        <w:gridCol w:w="375"/>
        <w:gridCol w:w="2507"/>
        <w:gridCol w:w="1986"/>
      </w:tblGrid>
      <w:tr w:rsidR="004E698F" w:rsidRPr="004E698F" w14:paraId="458B8197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FF8B" w14:textId="77777777" w:rsidR="007614CF" w:rsidRPr="004E698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Technology used in our setting</w:t>
            </w:r>
          </w:p>
          <w:p w14:paraId="710D55E7" w14:textId="4916F291" w:rsidR="007614CF" w:rsidRPr="004E698F" w:rsidRDefault="007614C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57A07" w14:textId="77777777" w:rsidR="007614CF" w:rsidRPr="004E698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ICT Equipment</w:t>
            </w:r>
          </w:p>
          <w:p w14:paraId="124722CE" w14:textId="77777777" w:rsidR="007614CF" w:rsidRPr="004E698F" w:rsidRDefault="007614CF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FBA0985" w14:textId="77777777" w:rsidR="00A074C4" w:rsidRDefault="00FF5F64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Cs/>
                <w:sz w:val="20"/>
                <w:szCs w:val="20"/>
              </w:rPr>
              <w:t>Computers (office)</w:t>
            </w:r>
            <w:r w:rsidR="0084598F">
              <w:rPr>
                <w:rFonts w:ascii="Comic Sans MS" w:hAnsi="Comic Sans MS"/>
                <w:bCs/>
                <w:sz w:val="20"/>
                <w:szCs w:val="20"/>
              </w:rPr>
              <w:t>.</w:t>
            </w:r>
            <w:r w:rsidRPr="004E698F">
              <w:rPr>
                <w:rFonts w:ascii="Comic Sans MS" w:hAnsi="Comic Sans MS"/>
                <w:bCs/>
                <w:sz w:val="20"/>
                <w:szCs w:val="20"/>
              </w:rPr>
              <w:br/>
              <w:t>Computers (children)</w:t>
            </w:r>
            <w:r w:rsidR="0084598F">
              <w:rPr>
                <w:rFonts w:ascii="Comic Sans MS" w:hAnsi="Comic Sans MS"/>
                <w:bCs/>
                <w:sz w:val="20"/>
                <w:szCs w:val="20"/>
              </w:rPr>
              <w:t>.</w:t>
            </w:r>
            <w:r w:rsidRPr="004E698F">
              <w:rPr>
                <w:rFonts w:ascii="Comic Sans MS" w:hAnsi="Comic Sans MS"/>
                <w:bCs/>
                <w:sz w:val="20"/>
                <w:szCs w:val="20"/>
              </w:rPr>
              <w:br/>
              <w:t>iPad</w:t>
            </w:r>
            <w:r w:rsidR="0084598F">
              <w:rPr>
                <w:rFonts w:ascii="Comic Sans MS" w:hAnsi="Comic Sans MS"/>
                <w:bCs/>
                <w:sz w:val="20"/>
                <w:szCs w:val="20"/>
              </w:rPr>
              <w:t>s</w:t>
            </w:r>
            <w:r w:rsidRPr="004E698F">
              <w:rPr>
                <w:rFonts w:ascii="Comic Sans MS" w:hAnsi="Comic Sans MS"/>
                <w:bCs/>
                <w:sz w:val="20"/>
                <w:szCs w:val="20"/>
              </w:rPr>
              <w:t xml:space="preserve"> (staff/children)</w:t>
            </w:r>
            <w:r w:rsidR="0084598F">
              <w:rPr>
                <w:rFonts w:ascii="Comic Sans MS" w:hAnsi="Comic Sans MS"/>
                <w:bCs/>
                <w:sz w:val="20"/>
                <w:szCs w:val="20"/>
              </w:rPr>
              <w:t>.</w:t>
            </w:r>
            <w:r w:rsidRPr="004E698F">
              <w:rPr>
                <w:rFonts w:ascii="Comic Sans MS" w:hAnsi="Comic Sans MS"/>
                <w:bCs/>
                <w:sz w:val="20"/>
                <w:szCs w:val="20"/>
              </w:rPr>
              <w:br/>
              <w:t>Electronic learning journals</w:t>
            </w:r>
            <w:r w:rsidR="0084598F">
              <w:rPr>
                <w:rFonts w:ascii="Comic Sans MS" w:hAnsi="Comic Sans MS"/>
                <w:bCs/>
                <w:sz w:val="20"/>
                <w:szCs w:val="20"/>
              </w:rPr>
              <w:t>.</w:t>
            </w:r>
          </w:p>
          <w:p w14:paraId="4E0EFE85" w14:textId="0E2825AA" w:rsidR="007614CF" w:rsidRPr="004E698F" w:rsidRDefault="00A074C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Management software.</w:t>
            </w:r>
            <w:r w:rsidR="00FF5F64" w:rsidRPr="004E698F">
              <w:rPr>
                <w:rFonts w:ascii="Comic Sans MS" w:hAnsi="Comic Sans MS"/>
                <w:bCs/>
                <w:sz w:val="20"/>
                <w:szCs w:val="20"/>
              </w:rPr>
              <w:br/>
            </w:r>
            <w:r w:rsidR="00FF5F64" w:rsidRPr="004E698F">
              <w:rPr>
                <w:rFonts w:ascii="Comic Sans MS" w:hAnsi="Comic Sans MS"/>
                <w:bCs/>
                <w:sz w:val="20"/>
                <w:szCs w:val="20"/>
              </w:rPr>
              <w:br/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0238" w14:textId="77777777" w:rsidR="0084598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Quantity</w:t>
            </w: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br/>
            </w: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br/>
            </w:r>
          </w:p>
          <w:p w14:paraId="7C63CD60" w14:textId="3539B1CA" w:rsidR="00845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 w:rsidRPr="0084598F">
              <w:rPr>
                <w:rFonts w:ascii="Comic Sans MS" w:hAnsi="Comic Sans MS"/>
                <w:sz w:val="20"/>
                <w:szCs w:val="20"/>
              </w:rPr>
              <w:t xml:space="preserve">1 </w:t>
            </w:r>
            <w:r>
              <w:rPr>
                <w:rFonts w:ascii="Comic Sans MS" w:hAnsi="Comic Sans MS"/>
                <w:sz w:val="20"/>
                <w:szCs w:val="20"/>
              </w:rPr>
              <w:t>office</w:t>
            </w:r>
            <w:r w:rsidR="00A074C4">
              <w:rPr>
                <w:rFonts w:ascii="Comic Sans MS" w:hAnsi="Comic Sans MS"/>
                <w:sz w:val="20"/>
                <w:szCs w:val="20"/>
              </w:rPr>
              <w:t>.</w:t>
            </w:r>
          </w:p>
          <w:p w14:paraId="29D65FD3" w14:textId="016E3024" w:rsidR="00845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 </w:t>
            </w:r>
            <w:r w:rsidR="00955EE3">
              <w:rPr>
                <w:rFonts w:ascii="Comic Sans MS" w:hAnsi="Comic Sans MS"/>
                <w:sz w:val="20"/>
                <w:szCs w:val="20"/>
              </w:rPr>
              <w:t>child’s</w:t>
            </w:r>
            <w:r w:rsidR="00A074C4">
              <w:rPr>
                <w:rFonts w:ascii="Comic Sans MS" w:hAnsi="Comic Sans MS"/>
                <w:sz w:val="20"/>
                <w:szCs w:val="20"/>
              </w:rPr>
              <w:t>.</w:t>
            </w:r>
          </w:p>
          <w:p w14:paraId="7513BF06" w14:textId="52720B72" w:rsidR="00845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 iPads</w:t>
            </w:r>
            <w:r w:rsidR="00A074C4">
              <w:rPr>
                <w:rFonts w:ascii="Comic Sans MS" w:hAnsi="Comic Sans MS"/>
                <w:sz w:val="20"/>
                <w:szCs w:val="20"/>
              </w:rPr>
              <w:t>.</w:t>
            </w:r>
          </w:p>
          <w:p w14:paraId="30470B4F" w14:textId="23E0F714" w:rsidR="0084598F" w:rsidRPr="00845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 children have journals.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9AB1E" w14:textId="77777777" w:rsidR="007614CF" w:rsidRPr="004E698F" w:rsidRDefault="00FF5F64">
            <w:pPr>
              <w:rPr>
                <w:rFonts w:ascii="Comic Sans MS" w:hAnsi="Comic Sans MS"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Wi-fi enabled</w:t>
            </w:r>
            <w:r w:rsidRPr="004E698F">
              <w:rPr>
                <w:rFonts w:ascii="Comic Sans MS" w:hAnsi="Comic Sans MS"/>
                <w:bCs/>
                <w:sz w:val="20"/>
                <w:szCs w:val="20"/>
              </w:rPr>
              <w:br/>
              <w:t>Yes or No?</w:t>
            </w:r>
          </w:p>
          <w:p w14:paraId="7A310FB0" w14:textId="77777777" w:rsidR="007614CF" w:rsidRDefault="007614CF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2C767A70" w14:textId="24762646" w:rsidR="0084598F" w:rsidRPr="004E698F" w:rsidRDefault="0084598F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Yes.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D9FE4" w14:textId="07EDEC58" w:rsidR="007614CF" w:rsidRDefault="00FF5F64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Security </w:t>
            </w:r>
            <w:r w:rsidRPr="004E698F">
              <w:rPr>
                <w:rFonts w:ascii="Comic Sans MS" w:hAnsi="Comic Sans MS"/>
                <w:bCs/>
                <w:sz w:val="20"/>
                <w:szCs w:val="20"/>
              </w:rPr>
              <w:t>settings i.e. passwords, firewalls, screen locks etc.</w:t>
            </w:r>
          </w:p>
          <w:p w14:paraId="53C9A77D" w14:textId="6721B65F" w:rsidR="00845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Passwords are used on all devices and confidential documents.</w:t>
            </w:r>
          </w:p>
          <w:p w14:paraId="21FD2103" w14:textId="5F378AAC" w:rsidR="00845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The school has a firewall in place.</w:t>
            </w:r>
          </w:p>
          <w:p w14:paraId="5843DAAD" w14:textId="08737A42" w:rsidR="0084598F" w:rsidRPr="004E6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Screen locks are on all devices.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2757" w14:textId="77777777" w:rsidR="007614C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Who has access?</w:t>
            </w:r>
          </w:p>
          <w:p w14:paraId="571566B3" w14:textId="77777777" w:rsidR="00845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 w:rsidRPr="0084598F">
              <w:rPr>
                <w:rFonts w:ascii="Comic Sans MS" w:hAnsi="Comic Sans MS"/>
                <w:sz w:val="20"/>
                <w:szCs w:val="20"/>
              </w:rPr>
              <w:t>The Manager</w:t>
            </w:r>
            <w:r>
              <w:rPr>
                <w:rFonts w:ascii="Comic Sans MS" w:hAnsi="Comic Sans MS"/>
                <w:sz w:val="20"/>
                <w:szCs w:val="20"/>
              </w:rPr>
              <w:t xml:space="preserve"> and Deputy Manager have access to the office computer.</w:t>
            </w:r>
          </w:p>
          <w:p w14:paraId="3E28FD55" w14:textId="0CAF08BD" w:rsidR="0084598F" w:rsidRPr="0084598F" w:rsidRDefault="008459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The staff team have access to the children’s computer and iPads.</w:t>
            </w:r>
          </w:p>
        </w:tc>
      </w:tr>
      <w:tr w:rsidR="004E698F" w:rsidRPr="004E698F" w14:paraId="0DB35D6C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039D" w14:textId="77777777" w:rsidR="007614CF" w:rsidRPr="004E698F" w:rsidRDefault="00FF5F64">
            <w:pPr>
              <w:rPr>
                <w:rFonts w:ascii="Comic Sans MS" w:hAnsi="Comic Sans MS"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Policies and Procedures </w:t>
            </w:r>
            <w:r w:rsidRPr="004E698F">
              <w:rPr>
                <w:rFonts w:ascii="Comic Sans MS" w:hAnsi="Comic Sans MS"/>
                <w:sz w:val="20"/>
                <w:szCs w:val="20"/>
              </w:rPr>
              <w:t>-</w:t>
            </w:r>
            <w:r w:rsidRPr="004E698F">
              <w:rPr>
                <w:rFonts w:ascii="Comic Sans MS" w:hAnsi="Comic Sans MS"/>
                <w:bCs/>
                <w:sz w:val="20"/>
                <w:szCs w:val="20"/>
              </w:rPr>
              <w:t>name of policy, or policy in which it is incorporated.</w:t>
            </w:r>
          </w:p>
          <w:p w14:paraId="64CA4F43" w14:textId="77777777" w:rsidR="007614CF" w:rsidRPr="004E698F" w:rsidRDefault="007614C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404FA424" w14:textId="77777777" w:rsidR="007614CF" w:rsidRPr="004E698F" w:rsidRDefault="007614C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DB02" w14:textId="77777777" w:rsidR="007614CF" w:rsidRPr="004E698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Subject</w:t>
            </w:r>
          </w:p>
          <w:p w14:paraId="4DD6C513" w14:textId="0CEBFB62" w:rsidR="007614CF" w:rsidRPr="004E698F" w:rsidRDefault="00FF5F64">
            <w:pPr>
              <w:numPr>
                <w:ilvl w:val="0"/>
                <w:numId w:val="1"/>
              </w:numPr>
              <w:rPr>
                <w:rFonts w:ascii="Comic Sans MS" w:hAnsi="Comic Sans MS"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Cs/>
                <w:sz w:val="20"/>
                <w:szCs w:val="20"/>
              </w:rPr>
              <w:t>Acceptable use: Yes</w:t>
            </w:r>
          </w:p>
          <w:p w14:paraId="43535294" w14:textId="0FFE13FB" w:rsidR="007614CF" w:rsidRPr="004E698F" w:rsidRDefault="00FF5F64">
            <w:pPr>
              <w:numPr>
                <w:ilvl w:val="0"/>
                <w:numId w:val="2"/>
              </w:numPr>
              <w:rPr>
                <w:rFonts w:ascii="Comic Sans MS" w:hAnsi="Comic Sans MS"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Cs/>
                <w:sz w:val="20"/>
                <w:szCs w:val="20"/>
              </w:rPr>
              <w:t>Staff use of social media Yes</w:t>
            </w:r>
          </w:p>
          <w:p w14:paraId="6E93C816" w14:textId="05EDAF79" w:rsidR="007614CF" w:rsidRPr="004E698F" w:rsidRDefault="00FF5F64">
            <w:pPr>
              <w:numPr>
                <w:ilvl w:val="0"/>
                <w:numId w:val="2"/>
              </w:numPr>
              <w:rPr>
                <w:rFonts w:ascii="Comic Sans MS" w:hAnsi="Comic Sans MS"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Cs/>
                <w:sz w:val="20"/>
                <w:szCs w:val="20"/>
              </w:rPr>
              <w:t>GDPR/Data Protection Yes</w:t>
            </w:r>
          </w:p>
          <w:p w14:paraId="366FE968" w14:textId="77777777" w:rsidR="007614CF" w:rsidRPr="004E698F" w:rsidRDefault="00FF5F64">
            <w:pPr>
              <w:numPr>
                <w:ilvl w:val="0"/>
                <w:numId w:val="2"/>
              </w:numPr>
              <w:rPr>
                <w:rFonts w:ascii="Comic Sans MS" w:hAnsi="Comic Sans MS"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Cs/>
                <w:sz w:val="20"/>
                <w:szCs w:val="20"/>
              </w:rPr>
              <w:t>Personal mobile phones / wearable technology</w:t>
            </w:r>
          </w:p>
        </w:tc>
        <w:tc>
          <w:tcPr>
            <w:tcW w:w="2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44075" w14:textId="77777777" w:rsidR="007614C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Policy/Procedure</w:t>
            </w:r>
          </w:p>
          <w:p w14:paraId="7E5A0688" w14:textId="1543CC42" w:rsidR="00FC33BD" w:rsidRPr="00A074C4" w:rsidRDefault="00A074C4">
            <w:pPr>
              <w:rPr>
                <w:rFonts w:ascii="Comic Sans MS" w:hAnsi="Comic Sans MS"/>
                <w:sz w:val="20"/>
                <w:szCs w:val="20"/>
              </w:rPr>
            </w:pPr>
            <w:r w:rsidRPr="00A074C4">
              <w:rPr>
                <w:rFonts w:ascii="Comic Sans MS" w:hAnsi="Comic Sans MS"/>
                <w:sz w:val="20"/>
                <w:szCs w:val="20"/>
              </w:rPr>
              <w:t>Safeguarding</w:t>
            </w:r>
            <w:r>
              <w:rPr>
                <w:rFonts w:ascii="Comic Sans MS" w:hAnsi="Comic Sans MS"/>
                <w:sz w:val="20"/>
                <w:szCs w:val="20"/>
              </w:rPr>
              <w:t>:</w:t>
            </w:r>
            <w:r w:rsidR="005029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Policies 6/6a/6</w:t>
            </w:r>
            <w:r w:rsidR="00FC33BD">
              <w:rPr>
                <w:rFonts w:ascii="Comic Sans MS" w:hAnsi="Comic Sans MS"/>
                <w:sz w:val="20"/>
                <w:szCs w:val="20"/>
              </w:rPr>
              <w:t>b</w:t>
            </w:r>
            <w:r w:rsidR="009F7A74">
              <w:rPr>
                <w:rFonts w:ascii="Comic Sans MS" w:hAnsi="Comic Sans MS"/>
                <w:sz w:val="20"/>
                <w:szCs w:val="20"/>
              </w:rPr>
              <w:t>-1</w:t>
            </w:r>
            <w:r w:rsidR="00FC33BD">
              <w:rPr>
                <w:rFonts w:ascii="Comic Sans MS" w:hAnsi="Comic Sans MS"/>
                <w:sz w:val="20"/>
                <w:szCs w:val="20"/>
              </w:rPr>
              <w:t>/6l</w:t>
            </w:r>
            <w:r w:rsidR="00502930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FC33BD">
              <w:rPr>
                <w:rFonts w:ascii="Comic Sans MS" w:hAnsi="Comic Sans MS"/>
                <w:sz w:val="20"/>
                <w:szCs w:val="20"/>
              </w:rPr>
              <w:t>Record Keeping &amp; GDPR</w:t>
            </w:r>
            <w:r w:rsidR="00502930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="00FC33BD">
              <w:rPr>
                <w:rFonts w:ascii="Comic Sans MS" w:hAnsi="Comic Sans MS"/>
                <w:sz w:val="20"/>
                <w:szCs w:val="20"/>
              </w:rPr>
              <w:t>Policies</w:t>
            </w:r>
            <w:r w:rsidR="005029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FC33BD">
              <w:rPr>
                <w:rFonts w:ascii="Comic Sans MS" w:hAnsi="Comic Sans MS"/>
                <w:sz w:val="20"/>
                <w:szCs w:val="20"/>
              </w:rPr>
              <w:t>7/7a/7b/7c/7d/7e</w:t>
            </w:r>
          </w:p>
        </w:tc>
        <w:tc>
          <w:tcPr>
            <w:tcW w:w="4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DA9B" w14:textId="77777777" w:rsidR="007614C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Further action required</w:t>
            </w:r>
          </w:p>
          <w:p w14:paraId="5EB981BF" w14:textId="49B428BD" w:rsidR="00502930" w:rsidRPr="00502930" w:rsidRDefault="00502930">
            <w:pPr>
              <w:rPr>
                <w:rFonts w:ascii="Comic Sans MS" w:hAnsi="Comic Sans MS"/>
                <w:sz w:val="20"/>
                <w:szCs w:val="20"/>
              </w:rPr>
            </w:pPr>
            <w:r w:rsidRPr="00502930">
              <w:rPr>
                <w:rFonts w:ascii="Comic Sans MS" w:hAnsi="Comic Sans MS"/>
                <w:sz w:val="20"/>
                <w:szCs w:val="20"/>
              </w:rPr>
              <w:t>Annual</w:t>
            </w:r>
            <w:r>
              <w:rPr>
                <w:rFonts w:ascii="Comic Sans MS" w:hAnsi="Comic Sans MS"/>
                <w:sz w:val="20"/>
                <w:szCs w:val="20"/>
              </w:rPr>
              <w:t xml:space="preserve"> reviews and EYA updates ongoing.</w:t>
            </w:r>
          </w:p>
        </w:tc>
      </w:tr>
      <w:tr w:rsidR="004E698F" w:rsidRPr="004E698F" w14:paraId="5E22FEC8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C7EA" w14:textId="77777777" w:rsidR="007614CF" w:rsidRPr="004E698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lastRenderedPageBreak/>
              <w:t>Approved Apps/websites/online tools.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CD79" w14:textId="4BB0DE24" w:rsidR="007614CF" w:rsidRPr="004E698F" w:rsidRDefault="00FF5F64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Cs/>
                <w:sz w:val="20"/>
                <w:szCs w:val="20"/>
              </w:rPr>
              <w:t>YouTube Kids, CBeebies, Hungry Little Minds.</w:t>
            </w:r>
          </w:p>
          <w:p w14:paraId="644FA2BC" w14:textId="77777777" w:rsidR="007614CF" w:rsidRPr="004E698F" w:rsidRDefault="007614CF">
            <w:pPr>
              <w:rPr>
                <w:rFonts w:ascii="Comic Sans MS" w:hAnsi="Comic Sans MS"/>
                <w:i/>
                <w:iCs/>
                <w:sz w:val="20"/>
                <w:szCs w:val="20"/>
              </w:rPr>
            </w:pPr>
          </w:p>
        </w:tc>
      </w:tr>
      <w:tr w:rsidR="004E698F" w:rsidRPr="004E698F" w14:paraId="77D935EE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8CA3" w14:textId="77777777" w:rsidR="007614CF" w:rsidRPr="004E698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How are children supervised when using devices?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C175E" w14:textId="2C73ABA3" w:rsidR="00FC33BD" w:rsidRPr="004E698F" w:rsidRDefault="00FC33B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Children only have access to a specific ‘Kid’s platform’ on their computer. They can only access pre-selected programmes or </w:t>
            </w:r>
            <w:r w:rsidR="004A7B14">
              <w:rPr>
                <w:rFonts w:ascii="Comic Sans MS" w:hAnsi="Comic Sans MS"/>
                <w:sz w:val="20"/>
                <w:szCs w:val="20"/>
              </w:rPr>
              <w:t xml:space="preserve">choice of children’s CD </w:t>
            </w:r>
            <w:r w:rsidR="005114C4">
              <w:rPr>
                <w:rFonts w:ascii="Comic Sans MS" w:hAnsi="Comic Sans MS"/>
                <w:sz w:val="20"/>
                <w:szCs w:val="20"/>
              </w:rPr>
              <w:t>Rom’s</w:t>
            </w:r>
            <w:r w:rsidR="004A7B14">
              <w:rPr>
                <w:rFonts w:ascii="Comic Sans MS" w:hAnsi="Comic Sans MS"/>
                <w:sz w:val="20"/>
                <w:szCs w:val="20"/>
              </w:rPr>
              <w:t>.</w:t>
            </w:r>
            <w:r w:rsidR="005114C4">
              <w:rPr>
                <w:rFonts w:ascii="Comic Sans MS" w:hAnsi="Comic Sans MS"/>
                <w:sz w:val="20"/>
                <w:szCs w:val="20"/>
              </w:rPr>
              <w:t xml:space="preserve"> They are supervised by staff in the main room and by their key person who will observe their learning and development.</w:t>
            </w:r>
          </w:p>
        </w:tc>
      </w:tr>
      <w:tr w:rsidR="004E698F" w:rsidRPr="004E698F" w14:paraId="12DF4491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FB51" w14:textId="77777777" w:rsidR="007614CF" w:rsidRPr="004E698F" w:rsidRDefault="00FF5F64">
            <w:pPr>
              <w:rPr>
                <w:rFonts w:ascii="Comic Sans MS" w:hAnsi="Comic Sans MS"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How is the physical safety of users managed</w:t>
            </w:r>
            <w:r w:rsidRPr="004E698F">
              <w:rPr>
                <w:rFonts w:ascii="Comic Sans MS" w:hAnsi="Comic Sans MS"/>
                <w:sz w:val="20"/>
                <w:szCs w:val="20"/>
              </w:rPr>
              <w:t>, i.e. posture, time spent on devices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E0D1A" w14:textId="1143F335" w:rsidR="005114C4" w:rsidRPr="004E698F" w:rsidRDefault="005114C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This is monitored </w:t>
            </w:r>
            <w:r w:rsidR="00502930">
              <w:rPr>
                <w:rFonts w:ascii="Comic Sans MS" w:hAnsi="Comic Sans MS"/>
                <w:sz w:val="20"/>
                <w:szCs w:val="20"/>
              </w:rPr>
              <w:t xml:space="preserve">by the staff on session in the main room or </w:t>
            </w:r>
            <w:r w:rsidR="002D3208">
              <w:rPr>
                <w:rFonts w:ascii="Comic Sans MS" w:hAnsi="Comic Sans MS"/>
                <w:sz w:val="20"/>
                <w:szCs w:val="20"/>
              </w:rPr>
              <w:t xml:space="preserve">the child’s </w:t>
            </w:r>
            <w:r w:rsidR="00502930">
              <w:rPr>
                <w:rFonts w:ascii="Comic Sans MS" w:hAnsi="Comic Sans MS"/>
                <w:sz w:val="20"/>
                <w:szCs w:val="20"/>
              </w:rPr>
              <w:t>key person.</w:t>
            </w:r>
          </w:p>
          <w:p w14:paraId="249B0CCC" w14:textId="77777777" w:rsidR="007614CF" w:rsidRPr="004E698F" w:rsidRDefault="007614CF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B46B6CA" w14:textId="77777777" w:rsidR="007614CF" w:rsidRPr="004E698F" w:rsidRDefault="007614C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E698F" w:rsidRPr="004E698F" w14:paraId="6FD61379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FA88" w14:textId="77777777" w:rsidR="007614C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How are devices stored securely when not in use?</w:t>
            </w:r>
          </w:p>
          <w:p w14:paraId="1A5638C8" w14:textId="77777777" w:rsidR="00955EE3" w:rsidRPr="004E698F" w:rsidRDefault="00955EE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D1CC8" w14:textId="7BB765FE" w:rsidR="007614CF" w:rsidRPr="004E698F" w:rsidRDefault="0050293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 devices are secured in a locked cupboard within the pre-school classroom.</w:t>
            </w:r>
          </w:p>
        </w:tc>
      </w:tr>
      <w:tr w:rsidR="004E698F" w:rsidRPr="004E698F" w14:paraId="304C8DCC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CD01" w14:textId="77777777" w:rsidR="007614C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How do staff model safe practice when using technology with children?</w:t>
            </w:r>
          </w:p>
          <w:p w14:paraId="1A84D2EC" w14:textId="77777777" w:rsidR="00955EE3" w:rsidRPr="004E698F" w:rsidRDefault="00955EE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6E9E" w14:textId="2C147507" w:rsidR="007614CF" w:rsidRPr="004E698F" w:rsidRDefault="002D320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The staff and key persons model safe practice when using technology through 1:1 teaching and interaction and at circle time</w:t>
            </w:r>
            <w:r w:rsidR="006179CD">
              <w:rPr>
                <w:rFonts w:ascii="Comic Sans MS" w:hAnsi="Comic Sans MS"/>
                <w:sz w:val="20"/>
                <w:szCs w:val="20"/>
              </w:rPr>
              <w:t>. At circle time we use the YouTube video Jessie and Friends, created with CEOP and NCA, to teach the children about keeping safe online.</w:t>
            </w:r>
          </w:p>
        </w:tc>
      </w:tr>
      <w:tr w:rsidR="004E698F" w:rsidRPr="004E698F" w14:paraId="0C24050D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7ED4" w14:textId="77777777" w:rsidR="007614C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How is internet safety and use of technology incorporated into the early Years curriculum?</w:t>
            </w:r>
          </w:p>
          <w:p w14:paraId="0EA5549C" w14:textId="77777777" w:rsidR="00955EE3" w:rsidRPr="004E698F" w:rsidRDefault="00955EE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929A" w14:textId="5CDE4EDD" w:rsidR="007614CF" w:rsidRPr="004E698F" w:rsidRDefault="00955EE3" w:rsidP="006179CD">
            <w:pPr>
              <w:rPr>
                <w:rFonts w:ascii="Comic Sans MS" w:hAnsi="Comic Sans MS"/>
                <w:sz w:val="20"/>
                <w:szCs w:val="20"/>
              </w:rPr>
            </w:pPr>
            <w:r w:rsidRPr="00955EE3">
              <w:rPr>
                <w:rFonts w:ascii="Comic Sans MS" w:hAnsi="Comic Sans MS"/>
                <w:sz w:val="20"/>
                <w:szCs w:val="20"/>
              </w:rPr>
              <w:t xml:space="preserve">The </w:t>
            </w:r>
            <w:r>
              <w:rPr>
                <w:rFonts w:ascii="Comic Sans MS" w:hAnsi="Comic Sans MS"/>
                <w:sz w:val="20"/>
                <w:szCs w:val="20"/>
              </w:rPr>
              <w:t>pre-school plans a teaching aspect of internet safety each term.</w:t>
            </w:r>
            <w:r w:rsidR="006179CD">
              <w:rPr>
                <w:rFonts w:ascii="Comic Sans MS" w:hAnsi="Comic Sans MS"/>
                <w:sz w:val="20"/>
                <w:szCs w:val="20"/>
              </w:rPr>
              <w:t xml:space="preserve"> We use a video that was created with CEOP and NCA to teach early years children how to stay safe online and who they need to go to for help.</w:t>
            </w:r>
          </w:p>
        </w:tc>
      </w:tr>
      <w:tr w:rsidR="004E698F" w:rsidRPr="004E698F" w14:paraId="4D38612F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B556" w14:textId="77777777" w:rsidR="007614CF" w:rsidRPr="004E698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lastRenderedPageBreak/>
              <w:t>How is the home learning environment supported?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8E6B" w14:textId="255B8BFD" w:rsidR="007614CF" w:rsidRPr="004E698F" w:rsidRDefault="00AF3E9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 policy documents are shared with parents and carers. The pre-school planning of the curriculum is shared with parents and carers and advice given on what learning opportunities are used in pre-school and how that can be used in the home environment.</w:t>
            </w:r>
          </w:p>
        </w:tc>
      </w:tr>
      <w:tr w:rsidR="004E698F" w:rsidRPr="004E698F" w14:paraId="5F87E163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51867" w14:textId="77777777" w:rsidR="007614CF" w:rsidRPr="004E698F" w:rsidRDefault="00FF5F6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E698F">
              <w:rPr>
                <w:rFonts w:ascii="Comic Sans MS" w:hAnsi="Comic Sans MS"/>
                <w:b/>
                <w:bCs/>
                <w:sz w:val="20"/>
                <w:szCs w:val="20"/>
              </w:rPr>
              <w:t>Resources to support Internet safety in early years provision.</w:t>
            </w:r>
          </w:p>
          <w:p w14:paraId="03B5D01C" w14:textId="77777777" w:rsidR="007614CF" w:rsidRPr="004E698F" w:rsidRDefault="007614C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677C" w14:textId="77777777" w:rsidR="007614CF" w:rsidRPr="004E698F" w:rsidRDefault="00FF5F64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hyperlink r:id="rId10" w:history="1">
              <w:r w:rsidRPr="004E698F">
                <w:rPr>
                  <w:rStyle w:val="Hyperlink"/>
                  <w:rFonts w:ascii="Comic Sans MS" w:hAnsi="Comic Sans MS"/>
                  <w:b/>
                  <w:color w:val="auto"/>
                  <w:sz w:val="20"/>
                  <w:szCs w:val="20"/>
                </w:rPr>
                <w:t>http://internetmatters.org/</w:t>
              </w:r>
            </w:hyperlink>
          </w:p>
          <w:p w14:paraId="4477EB6B" w14:textId="77777777" w:rsidR="007614CF" w:rsidRPr="004E698F" w:rsidRDefault="00FF5F64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hyperlink r:id="rId11" w:history="1">
              <w:r w:rsidRPr="004E698F">
                <w:rPr>
                  <w:rStyle w:val="Hyperlink"/>
                  <w:rFonts w:ascii="Comic Sans MS" w:hAnsi="Comic Sans MS"/>
                  <w:b/>
                  <w:color w:val="auto"/>
                  <w:sz w:val="20"/>
                  <w:szCs w:val="20"/>
                </w:rPr>
                <w:t>Online safety guide 0-5 year olds - Internet Matters</w:t>
              </w:r>
            </w:hyperlink>
          </w:p>
          <w:p w14:paraId="478F4CF3" w14:textId="77777777" w:rsidR="007614CF" w:rsidRPr="004E698F" w:rsidRDefault="007614C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ADE8E5E" w14:textId="77777777" w:rsidR="007614CF" w:rsidRDefault="007614CF">
      <w:pPr>
        <w:rPr>
          <w:rFonts w:ascii="Comic Sans MS" w:hAnsi="Comic Sans MS"/>
          <w:sz w:val="20"/>
          <w:szCs w:val="20"/>
        </w:rPr>
      </w:pPr>
    </w:p>
    <w:p w14:paraId="0645B488" w14:textId="77777777" w:rsidR="00AF3E96" w:rsidRDefault="00AF3E96">
      <w:pPr>
        <w:rPr>
          <w:rFonts w:ascii="Comic Sans MS" w:hAnsi="Comic Sans MS"/>
          <w:sz w:val="20"/>
          <w:szCs w:val="20"/>
        </w:rPr>
      </w:pPr>
    </w:p>
    <w:p w14:paraId="7824479A" w14:textId="77777777" w:rsidR="00955EE3" w:rsidRDefault="00955EE3">
      <w:pPr>
        <w:rPr>
          <w:rFonts w:ascii="Comic Sans MS" w:hAnsi="Comic Sans MS"/>
          <w:sz w:val="20"/>
          <w:szCs w:val="20"/>
        </w:rPr>
      </w:pPr>
    </w:p>
    <w:p w14:paraId="33B474B5" w14:textId="77777777" w:rsidR="009F7A74" w:rsidRDefault="009F7A74">
      <w:pPr>
        <w:rPr>
          <w:rFonts w:ascii="Comic Sans MS" w:hAnsi="Comic Sans MS"/>
          <w:sz w:val="20"/>
          <w:szCs w:val="20"/>
        </w:rPr>
      </w:pPr>
    </w:p>
    <w:p w14:paraId="4832F811" w14:textId="77777777" w:rsidR="009F7A74" w:rsidRDefault="009F7A74">
      <w:pPr>
        <w:rPr>
          <w:rFonts w:ascii="Comic Sans MS" w:hAnsi="Comic Sans MS"/>
          <w:sz w:val="20"/>
          <w:szCs w:val="20"/>
        </w:rPr>
      </w:pPr>
    </w:p>
    <w:p w14:paraId="105B8A29" w14:textId="77777777" w:rsidR="00AF3E96" w:rsidRDefault="00AF3E96">
      <w:pPr>
        <w:rPr>
          <w:rFonts w:ascii="Comic Sans MS" w:hAnsi="Comic Sans MS"/>
          <w:sz w:val="20"/>
          <w:szCs w:val="20"/>
        </w:rPr>
      </w:pPr>
    </w:p>
    <w:p w14:paraId="6076AFCE" w14:textId="4C08DC4B" w:rsidR="00AF3E96" w:rsidRPr="00076EE6" w:rsidRDefault="00AF3E96" w:rsidP="00AF3E96">
      <w:pPr>
        <w:rPr>
          <w:rFonts w:ascii="Comic Sans MS" w:hAnsi="Comic Sans MS" w:cs="Calibri"/>
          <w:b/>
          <w:sz w:val="20"/>
        </w:rPr>
      </w:pPr>
      <w:bookmarkStart w:id="1" w:name="_Hlk11755897"/>
      <w:bookmarkStart w:id="2" w:name="_Hlk147160562"/>
      <w:bookmarkStart w:id="3" w:name="_Hlk147938190"/>
      <w:r w:rsidRPr="00076EE6">
        <w:rPr>
          <w:rFonts w:ascii="Comic Sans MS" w:hAnsi="Comic Sans MS" w:cs="Calibri"/>
          <w:b/>
          <w:sz w:val="20"/>
        </w:rPr>
        <w:t xml:space="preserve">This </w:t>
      </w:r>
      <w:r w:rsidR="009F7A74">
        <w:rPr>
          <w:rFonts w:ascii="Comic Sans MS" w:hAnsi="Comic Sans MS" w:cs="Calibri"/>
          <w:b/>
          <w:sz w:val="20"/>
        </w:rPr>
        <w:t>audit</w:t>
      </w:r>
      <w:r w:rsidRPr="00076EE6">
        <w:rPr>
          <w:rFonts w:ascii="Comic Sans MS" w:hAnsi="Comic Sans MS" w:cs="Calibri"/>
          <w:b/>
          <w:sz w:val="20"/>
        </w:rPr>
        <w:t xml:space="preserve"> was adopted by Collingwood Pre-school</w:t>
      </w:r>
    </w:p>
    <w:p w14:paraId="444359B0" w14:textId="7EB22A74" w:rsidR="00AF3E96" w:rsidRPr="00076EE6" w:rsidRDefault="00AF3E96" w:rsidP="00AF3E96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076EE6">
        <w:rPr>
          <w:rFonts w:ascii="Comic Sans MS" w:hAnsi="Comic Sans MS" w:cs="Calibri"/>
          <w:b/>
          <w:sz w:val="20"/>
        </w:rPr>
        <w:t xml:space="preserve">Date: </w:t>
      </w:r>
      <w:r w:rsidR="009F7A74">
        <w:rPr>
          <w:rFonts w:ascii="Comic Sans MS" w:hAnsi="Comic Sans MS" w:cs="Calibri"/>
          <w:b/>
          <w:sz w:val="20"/>
        </w:rPr>
        <w:t>27</w:t>
      </w:r>
      <w:r w:rsidR="009F7A74" w:rsidRPr="009F7A74">
        <w:rPr>
          <w:rFonts w:ascii="Comic Sans MS" w:hAnsi="Comic Sans MS" w:cs="Calibri"/>
          <w:b/>
          <w:sz w:val="20"/>
          <w:vertAlign w:val="superscript"/>
        </w:rPr>
        <w:t>th</w:t>
      </w:r>
      <w:r w:rsidR="009F7A74">
        <w:rPr>
          <w:rFonts w:ascii="Comic Sans MS" w:hAnsi="Comic Sans MS" w:cs="Calibri"/>
          <w:b/>
          <w:sz w:val="20"/>
        </w:rPr>
        <w:t xml:space="preserve"> April</w:t>
      </w:r>
      <w:r w:rsidRPr="00076EE6">
        <w:rPr>
          <w:rFonts w:ascii="Comic Sans MS" w:hAnsi="Comic Sans MS" w:cs="Calibri"/>
          <w:b/>
          <w:sz w:val="20"/>
        </w:rPr>
        <w:t xml:space="preserve"> 202</w:t>
      </w:r>
      <w:r>
        <w:rPr>
          <w:rFonts w:ascii="Comic Sans MS" w:hAnsi="Comic Sans MS" w:cs="Calibri"/>
          <w:b/>
          <w:sz w:val="20"/>
        </w:rPr>
        <w:t>6</w:t>
      </w:r>
    </w:p>
    <w:p w14:paraId="66D48555" w14:textId="77777777" w:rsidR="00AF3E96" w:rsidRPr="00AF3E96" w:rsidRDefault="00AF3E96" w:rsidP="00AF3E96">
      <w:pPr>
        <w:rPr>
          <w:rFonts w:ascii="Comic Sans MS" w:hAnsi="Comic Sans MS" w:cs="Calibri"/>
          <w:b/>
          <w:sz w:val="20"/>
        </w:rPr>
      </w:pPr>
    </w:p>
    <w:p w14:paraId="020C0A44" w14:textId="77777777" w:rsidR="00AF3E96" w:rsidRPr="00076EE6" w:rsidRDefault="00AF3E96" w:rsidP="00AF3E96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076EE6">
        <w:rPr>
          <w:rFonts w:ascii="Comic Sans MS" w:hAnsi="Comic Sans MS" w:cs="Calibri"/>
          <w:b/>
          <w:sz w:val="20"/>
        </w:rPr>
        <w:t>Signature: L. Matthews</w:t>
      </w:r>
      <w:r w:rsidRPr="00076EE6">
        <w:rPr>
          <w:rFonts w:ascii="Comic Sans MS" w:hAnsi="Comic Sans MS" w:cs="Calibri"/>
          <w:b/>
          <w:sz w:val="20"/>
        </w:rPr>
        <w:tab/>
      </w:r>
      <w:r w:rsidRPr="00076EE6">
        <w:rPr>
          <w:rFonts w:ascii="Comic Sans MS" w:hAnsi="Comic Sans MS" w:cs="Calibri"/>
          <w:b/>
          <w:sz w:val="20"/>
        </w:rPr>
        <w:tab/>
      </w:r>
      <w:r w:rsidRPr="00076EE6">
        <w:rPr>
          <w:rFonts w:ascii="Comic Sans MS" w:hAnsi="Comic Sans MS" w:cs="Calibri"/>
          <w:b/>
          <w:sz w:val="20"/>
        </w:rPr>
        <w:tab/>
      </w:r>
      <w:r w:rsidRPr="00076EE6">
        <w:rPr>
          <w:rFonts w:ascii="Comic Sans MS" w:hAnsi="Comic Sans MS" w:cs="Calibri"/>
          <w:b/>
          <w:sz w:val="20"/>
        </w:rPr>
        <w:tab/>
        <w:t>Title/Role: Chairperson</w:t>
      </w:r>
    </w:p>
    <w:p w14:paraId="22F273E6" w14:textId="77777777" w:rsidR="00AF3E96" w:rsidRPr="00076EE6" w:rsidRDefault="00AF3E96" w:rsidP="00AF3E96">
      <w:pPr>
        <w:rPr>
          <w:rFonts w:ascii="Comic Sans MS" w:hAnsi="Comic Sans MS" w:cs="Calibri"/>
          <w:b/>
          <w:sz w:val="20"/>
        </w:rPr>
      </w:pPr>
    </w:p>
    <w:p w14:paraId="4A5503F1" w14:textId="4E305156" w:rsidR="00AF3E96" w:rsidRPr="00076EE6" w:rsidRDefault="00AF3E96" w:rsidP="00AF3E96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076EE6">
        <w:rPr>
          <w:rFonts w:ascii="Comic Sans MS" w:hAnsi="Comic Sans MS" w:cs="Calibri"/>
          <w:b/>
          <w:sz w:val="20"/>
        </w:rPr>
        <w:t>Date to be reviewed: Summer 202</w:t>
      </w:r>
      <w:r w:rsidR="009F7A74">
        <w:rPr>
          <w:rFonts w:ascii="Comic Sans MS" w:hAnsi="Comic Sans MS" w:cs="Calibri"/>
          <w:b/>
          <w:sz w:val="20"/>
        </w:rPr>
        <w:t>7</w:t>
      </w:r>
      <w:r w:rsidRPr="00076EE6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1"/>
      <w:bookmarkEnd w:id="2"/>
    </w:p>
    <w:bookmarkEnd w:id="3"/>
    <w:p w14:paraId="2200E673" w14:textId="77777777" w:rsidR="00AF3E96" w:rsidRPr="004E698F" w:rsidRDefault="00AF3E96">
      <w:pPr>
        <w:rPr>
          <w:rFonts w:ascii="Comic Sans MS" w:hAnsi="Comic Sans MS"/>
          <w:sz w:val="20"/>
          <w:szCs w:val="20"/>
        </w:rPr>
      </w:pPr>
    </w:p>
    <w:sectPr w:rsidR="00AF3E96" w:rsidRPr="004E698F">
      <w:footerReference w:type="default" r:id="rId12"/>
      <w:pgSz w:w="16838" w:h="11906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DBEB" w14:textId="77777777" w:rsidR="00B40545" w:rsidRDefault="00B40545">
      <w:pPr>
        <w:spacing w:after="0" w:line="240" w:lineRule="auto"/>
      </w:pPr>
      <w:r>
        <w:separator/>
      </w:r>
    </w:p>
  </w:endnote>
  <w:endnote w:type="continuationSeparator" w:id="0">
    <w:p w14:paraId="71228DF8" w14:textId="77777777" w:rsidR="00B40545" w:rsidRDefault="00B40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540735838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ECA77F" w14:textId="5BDA176D" w:rsidR="00955EE3" w:rsidRPr="00955EE3" w:rsidRDefault="00955EE3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5EE3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955EE3">
              <w:rPr>
                <w:rFonts w:ascii="Comic Sans MS" w:hAnsi="Comic Sans MS"/>
                <w:sz w:val="16"/>
                <w:szCs w:val="16"/>
              </w:rPr>
              <w:fldChar w:fldCharType="begin"/>
            </w:r>
            <w:r w:rsidRPr="00955EE3">
              <w:rPr>
                <w:rFonts w:ascii="Comic Sans MS" w:hAnsi="Comic Sans MS"/>
                <w:sz w:val="16"/>
                <w:szCs w:val="16"/>
              </w:rPr>
              <w:instrText>PAGE</w:instrText>
            </w:r>
            <w:r w:rsidRPr="00955EE3">
              <w:rPr>
                <w:rFonts w:ascii="Comic Sans MS" w:hAnsi="Comic Sans MS"/>
                <w:sz w:val="16"/>
                <w:szCs w:val="16"/>
              </w:rPr>
              <w:fldChar w:fldCharType="separate"/>
            </w:r>
            <w:r w:rsidRPr="00955EE3">
              <w:rPr>
                <w:rFonts w:ascii="Comic Sans MS" w:hAnsi="Comic Sans MS"/>
                <w:sz w:val="16"/>
                <w:szCs w:val="16"/>
              </w:rPr>
              <w:t>2</w:t>
            </w:r>
            <w:r w:rsidRPr="00955EE3">
              <w:rPr>
                <w:rFonts w:ascii="Comic Sans MS" w:hAnsi="Comic Sans MS"/>
                <w:sz w:val="16"/>
                <w:szCs w:val="16"/>
              </w:rPr>
              <w:fldChar w:fldCharType="end"/>
            </w:r>
            <w:r w:rsidRPr="00955EE3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955EE3">
              <w:rPr>
                <w:rFonts w:ascii="Comic Sans MS" w:hAnsi="Comic Sans MS"/>
                <w:sz w:val="16"/>
                <w:szCs w:val="16"/>
              </w:rPr>
              <w:fldChar w:fldCharType="begin"/>
            </w:r>
            <w:r w:rsidRPr="00955EE3">
              <w:rPr>
                <w:rFonts w:ascii="Comic Sans MS" w:hAnsi="Comic Sans MS"/>
                <w:sz w:val="16"/>
                <w:szCs w:val="16"/>
              </w:rPr>
              <w:instrText>NUMPAGES</w:instrText>
            </w:r>
            <w:r w:rsidRPr="00955EE3">
              <w:rPr>
                <w:rFonts w:ascii="Comic Sans MS" w:hAnsi="Comic Sans MS"/>
                <w:sz w:val="16"/>
                <w:szCs w:val="16"/>
              </w:rPr>
              <w:fldChar w:fldCharType="separate"/>
            </w:r>
            <w:r w:rsidRPr="00955EE3">
              <w:rPr>
                <w:rFonts w:ascii="Comic Sans MS" w:hAnsi="Comic Sans MS"/>
                <w:sz w:val="16"/>
                <w:szCs w:val="16"/>
              </w:rPr>
              <w:t>2</w:t>
            </w:r>
            <w:r w:rsidRPr="00955EE3">
              <w:rPr>
                <w:rFonts w:ascii="Comic Sans MS" w:hAnsi="Comic Sans MS"/>
                <w:sz w:val="16"/>
                <w:szCs w:val="16"/>
              </w:rPr>
              <w:fldChar w:fldCharType="end"/>
            </w:r>
          </w:p>
        </w:sdtContent>
      </w:sdt>
    </w:sdtContent>
  </w:sdt>
  <w:p w14:paraId="1B5181D5" w14:textId="77777777" w:rsidR="00955EE3" w:rsidRDefault="00955E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AF22" w14:textId="77777777" w:rsidR="00B40545" w:rsidRDefault="00B4054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C9665BA" w14:textId="77777777" w:rsidR="00B40545" w:rsidRDefault="00B40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1514"/>
    <w:multiLevelType w:val="multilevel"/>
    <w:tmpl w:val="C8260E8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4BAD7BDD"/>
    <w:multiLevelType w:val="multilevel"/>
    <w:tmpl w:val="34364C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E4023C4"/>
    <w:multiLevelType w:val="multilevel"/>
    <w:tmpl w:val="8DFEB7C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268316083">
    <w:abstractNumId w:val="2"/>
  </w:num>
  <w:num w:numId="2" w16cid:durableId="1900356952">
    <w:abstractNumId w:val="0"/>
  </w:num>
  <w:num w:numId="3" w16cid:durableId="28419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939"/>
    <w:rsid w:val="0004076B"/>
    <w:rsid w:val="00112B0D"/>
    <w:rsid w:val="0028087C"/>
    <w:rsid w:val="002A0D33"/>
    <w:rsid w:val="002D3208"/>
    <w:rsid w:val="00332939"/>
    <w:rsid w:val="004A7B14"/>
    <w:rsid w:val="004E698F"/>
    <w:rsid w:val="00502930"/>
    <w:rsid w:val="005114C4"/>
    <w:rsid w:val="006179CD"/>
    <w:rsid w:val="00700EAE"/>
    <w:rsid w:val="007614CF"/>
    <w:rsid w:val="0084598F"/>
    <w:rsid w:val="008E3246"/>
    <w:rsid w:val="00955EE3"/>
    <w:rsid w:val="009A746C"/>
    <w:rsid w:val="009E6BBC"/>
    <w:rsid w:val="009F5678"/>
    <w:rsid w:val="009F7A74"/>
    <w:rsid w:val="00A074C4"/>
    <w:rsid w:val="00A22EAB"/>
    <w:rsid w:val="00A94D5D"/>
    <w:rsid w:val="00AF3E96"/>
    <w:rsid w:val="00B40545"/>
    <w:rsid w:val="00B476E5"/>
    <w:rsid w:val="00BC076F"/>
    <w:rsid w:val="00C84F8A"/>
    <w:rsid w:val="00DB6358"/>
    <w:rsid w:val="00FC33BD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7DC9C"/>
  <w15:docId w15:val="{A6E73DC1-8B89-40CE-ABC7-B54C1BDD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GB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55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EE3"/>
  </w:style>
  <w:style w:type="paragraph" w:styleId="Footer">
    <w:name w:val="footer"/>
    <w:basedOn w:val="Normal"/>
    <w:link w:val="FooterChar"/>
    <w:uiPriority w:val="99"/>
    <w:unhideWhenUsed/>
    <w:rsid w:val="00955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ternetmatters.org/resources/online-safety-guide-0-5-year-olds/" TargetMode="External"/><Relationship Id="rId5" Type="http://schemas.openxmlformats.org/officeDocument/2006/relationships/styles" Target="styles.xml"/><Relationship Id="rId10" Type="http://schemas.openxmlformats.org/officeDocument/2006/relationships/hyperlink" Target="http://internetmatters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n.sawyer\OneDrive%20-%20Early%20Years%20Alliance\Desktop\A031%20Members%20PnPs%20July%202025\06%20Safeguarding\06.09a%20E.safety%20audit%20July%20202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1D3767-526C-45D0-B029-F8AA69194E8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3517BDD3-F538-46DF-8BE5-97501EAED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8D49D-3910-4B5D-A62A-23E9C2B09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06.09a E.safety audit July 2025</Template>
  <TotalTime>5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Sawyer</dc:creator>
  <dc:description/>
  <cp:lastModifiedBy>Jan Green</cp:lastModifiedBy>
  <cp:revision>3</cp:revision>
  <dcterms:created xsi:type="dcterms:W3CDTF">2026-03-13T12:39:00Z</dcterms:created>
  <dcterms:modified xsi:type="dcterms:W3CDTF">2026-04-27T07:02:00Z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</Properties>
</file>